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E438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E438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EE438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EE438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EE438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EE438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EE438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EE438F" w:rsidRPr="00EE438F">
          <w:rPr>
            <w:b w:val="0"/>
          </w:rPr>
          <w:t xml:space="preserve"> 07143/020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EE438F" w:rsidP="00232C8F">
            <w: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EE438F" w:rsidP="00232C8F">
            <w:r>
              <w:t>24275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EE438F" w:rsidRPr="00EE438F">
          <w:rPr>
            <w:rStyle w:val="aa"/>
          </w:rPr>
          <w:t xml:space="preserve"> 5 хирургическое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EE438F" w:rsidRPr="00EE438F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EE438F" w:rsidRPr="00EE438F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EE438F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EE438F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EE438F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EE438F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EE438F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EE438F" w:rsidP="00C31869">
            <w:pPr>
              <w:jc w:val="center"/>
            </w:pPr>
            <w:r>
              <w:t>015-182-241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EE438F" w:rsidRPr="00EE438F">
          <w:rPr>
            <w:rStyle w:val="aa"/>
          </w:rPr>
          <w:t xml:space="preserve"> Медицинский </w:t>
        </w:r>
        <w:r w:rsidR="00EE438F" w:rsidRPr="00EE438F">
          <w:rPr>
            <w:u w:val="single"/>
          </w:rPr>
          <w:t xml:space="preserve">инструментарий, холодильник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EE438F" w:rsidRPr="00EE438F">
          <w:rPr>
            <w:rStyle w:val="aa"/>
          </w:rPr>
          <w:t xml:space="preserve"> Лекарственные </w:t>
        </w:r>
        <w:r w:rsidR="00EE438F" w:rsidRPr="00EE438F">
          <w:rPr>
            <w:u w:val="single"/>
          </w:rPr>
          <w:t xml:space="preserve">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EE438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EE438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EE438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EE438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EE43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E438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E438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E438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E438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E438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E438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E438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2.7.;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8845EC" w:rsidRPr="008845EC">
          <w:rPr>
            <w:i/>
            <w:u w:val="single"/>
          </w:rPr>
          <w:t>1. Рекомендации по улучшению и оздоровлению условий труда:</w:t>
        </w:r>
        <w:r w:rsidR="008845EC" w:rsidRPr="008845EC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8845EC" w:rsidRPr="008845EC">
          <w:rPr>
            <w:i/>
            <w:u w:val="single"/>
          </w:rPr>
          <w:tab/>
          <w:t>   </w:t>
        </w:r>
        <w:r w:rsidR="008845EC" w:rsidRPr="008845EC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8845EC" w:rsidRPr="008845EC">
          <w:rPr>
            <w:i/>
            <w:u w:val="single"/>
          </w:rPr>
          <w:tab/>
          <w:t>   </w:t>
        </w:r>
        <w:r w:rsidR="008845EC" w:rsidRPr="008845EC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8845EC" w:rsidRPr="008845EC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8845EC" w:rsidRPr="008845EC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E438F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E438F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EE438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E438F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E438F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EE438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E438F" w:rsidRPr="00EE438F" w:rsidTr="00EE438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</w:tr>
      <w:tr w:rsidR="00EE438F" w:rsidRPr="00EE438F" w:rsidTr="00EE438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t>(дата)</w:t>
            </w:r>
          </w:p>
        </w:tc>
      </w:tr>
      <w:tr w:rsidR="00EE438F" w:rsidRPr="00EE438F" w:rsidTr="00EE438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</w:tr>
      <w:tr w:rsidR="00EE438F" w:rsidRPr="00EE438F" w:rsidTr="00EE438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t>(дата)</w:t>
            </w:r>
          </w:p>
        </w:tc>
      </w:tr>
      <w:tr w:rsidR="00EE438F" w:rsidRPr="00EE438F" w:rsidTr="00EE438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38F" w:rsidRPr="00EE438F" w:rsidRDefault="00EE438F" w:rsidP="004E51DC">
            <w:pPr>
              <w:pStyle w:val="a8"/>
            </w:pPr>
          </w:p>
        </w:tc>
      </w:tr>
      <w:tr w:rsidR="00EE438F" w:rsidRPr="00EE438F" w:rsidTr="00EE438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E438F" w:rsidRPr="00EE438F" w:rsidRDefault="00EE438F" w:rsidP="004E51DC">
            <w:pPr>
              <w:pStyle w:val="a8"/>
              <w:rPr>
                <w:vertAlign w:val="superscript"/>
              </w:rPr>
            </w:pPr>
            <w:r w:rsidRPr="00EE438F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8845EC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EE438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E438F" w:rsidP="004E51DC">
            <w:pPr>
              <w:pStyle w:val="a8"/>
            </w:pPr>
            <w:r>
              <w:t>Вельмякина Людмила Викторовна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EE438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EE438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07143/020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C711C5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C711C5" w:rsidRPr="00C31869">
            <w:rPr>
              <w:rStyle w:val="ad"/>
              <w:sz w:val="20"/>
              <w:szCs w:val="20"/>
            </w:rPr>
            <w:fldChar w:fldCharType="separate"/>
          </w:r>
          <w:r w:rsidR="00EE438F">
            <w:rPr>
              <w:rStyle w:val="ad"/>
              <w:noProof/>
              <w:sz w:val="20"/>
              <w:szCs w:val="20"/>
            </w:rPr>
            <w:t>1</w:t>
          </w:r>
          <w:r w:rsidR="00C711C5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E438F" w:rsidRPr="00EE438F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5 хирургическое отделение"/>
    <w:docVar w:name="class" w:val=" не определен "/>
    <w:docVar w:name="close_doc_flag" w:val="0"/>
    <w:docVar w:name="co_classes" w:val="   "/>
    <w:docVar w:name="codeok" w:val=" 24275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20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D2932F5E035B43829E96886730AFD362"/>
    <w:docVar w:name="rm_id" w:val="199"/>
    <w:docVar w:name="rm_name" w:val="                                          "/>
    <w:docVar w:name="rm_number" w:val=" 07143/020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Лекарственны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1B20"/>
    <w:rsid w:val="000024F1"/>
    <w:rsid w:val="00025683"/>
    <w:rsid w:val="00046815"/>
    <w:rsid w:val="0005566C"/>
    <w:rsid w:val="000860ED"/>
    <w:rsid w:val="000905BE"/>
    <w:rsid w:val="000D1F5B"/>
    <w:rsid w:val="000E5B24"/>
    <w:rsid w:val="00110025"/>
    <w:rsid w:val="001429B1"/>
    <w:rsid w:val="00145419"/>
    <w:rsid w:val="00145620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225E"/>
    <w:rsid w:val="00244615"/>
    <w:rsid w:val="00280E6D"/>
    <w:rsid w:val="002A0605"/>
    <w:rsid w:val="002E55C6"/>
    <w:rsid w:val="002F0B36"/>
    <w:rsid w:val="002F2205"/>
    <w:rsid w:val="002F2E2F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04C3D"/>
    <w:rsid w:val="00710271"/>
    <w:rsid w:val="00717C9F"/>
    <w:rsid w:val="00745D40"/>
    <w:rsid w:val="007462E1"/>
    <w:rsid w:val="007600B5"/>
    <w:rsid w:val="0076042D"/>
    <w:rsid w:val="007657D5"/>
    <w:rsid w:val="00776AA2"/>
    <w:rsid w:val="007A4C5E"/>
    <w:rsid w:val="007D1852"/>
    <w:rsid w:val="007D2CEA"/>
    <w:rsid w:val="00835248"/>
    <w:rsid w:val="00877BB1"/>
    <w:rsid w:val="00883461"/>
    <w:rsid w:val="008845EC"/>
    <w:rsid w:val="00885FB9"/>
    <w:rsid w:val="008D2942"/>
    <w:rsid w:val="008E68DE"/>
    <w:rsid w:val="008E70C1"/>
    <w:rsid w:val="009039DF"/>
    <w:rsid w:val="0090588D"/>
    <w:rsid w:val="00923410"/>
    <w:rsid w:val="0092778A"/>
    <w:rsid w:val="00933CF1"/>
    <w:rsid w:val="009646F9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A7FB0"/>
    <w:rsid w:val="00AD14A4"/>
    <w:rsid w:val="00AD7C32"/>
    <w:rsid w:val="00AE0784"/>
    <w:rsid w:val="00AE1926"/>
    <w:rsid w:val="00AE3B26"/>
    <w:rsid w:val="00AE456B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11C5"/>
    <w:rsid w:val="00C745F6"/>
    <w:rsid w:val="00C81BF6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E438F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1116"/>
    <w:rsid w:val="00FE21DE"/>
    <w:rsid w:val="00FF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2016-10-17T11:16:00Z</dcterms:created>
  <dcterms:modified xsi:type="dcterms:W3CDTF">2016-10-18T09:19:00Z</dcterms:modified>
</cp:coreProperties>
</file>